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8F9" w:rsidRPr="003A269A" w:rsidRDefault="006608F9" w:rsidP="003A269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А</w:t>
      </w:r>
      <w:bookmarkStart w:id="0" w:name="_GoBack"/>
      <w:bookmarkEnd w:id="0"/>
      <w:r w:rsidRPr="003A269A">
        <w:rPr>
          <w:rFonts w:ascii="Times New Roman" w:hAnsi="Times New Roman" w:cs="Times New Roman"/>
          <w:sz w:val="28"/>
          <w:szCs w:val="28"/>
          <w:lang w:val="kk-KZ"/>
        </w:rPr>
        <w:t>нтонимдік жұпты табыңыз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Қас-адам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Ескі-жаңа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Өмір-тағдыр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Көне-ескі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Әскер-жау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Бірыңғай еріндік дауысты дыбысы қатысқан сөзді табыңыз.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 xml:space="preserve">А)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Ұстаз.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Бұлбұл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Өлке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Бұқара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Оқытушы.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3.Үнді дауыссыз дыбыстар қатарын көрсетіңіз.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м,н,ң,р.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қ,т,з,ж.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б,в,г,д.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м,н,ж,д.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т,р,л,з.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Тәуелденген негізгі зат есімді белгілеңіз.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Орындықтар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Орындыққа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</w:rPr>
        <w:t>Орным.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Орындықты.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Орындықтың.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5.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Сөйлемдегі  баяндауыштың сұрағын көрсетіңіз.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Мемлекет қазақ тілінің мәртебесін көтерді.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 xml:space="preserve"> Несі?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 xml:space="preserve"> Не істейді?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Не істеп жатыр?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269A">
        <w:rPr>
          <w:rFonts w:ascii="Times New Roman" w:hAnsi="Times New Roman" w:cs="Times New Roman"/>
          <w:sz w:val="28"/>
          <w:szCs w:val="28"/>
        </w:rPr>
        <w:t>) Нешеу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і?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 xml:space="preserve"> Не істеді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Аптаның соңғы күні қалай аталатыннын көрсетіңіз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Сенбі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Жексенбі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Сәрсенбе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Дүйсенбі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Жұма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7.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Күрделі сөзді көрсетіңіз.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A)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Кең.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Жайлау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Жалпақ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Қара торы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Шұрайлы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8.Сөлемдегі жалқы есімнің синтаксистік қызметін аңықтаңыз.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Торғай облысында 1894 жылы 59 мектеп-медресе болып, оларда 457 бала оқыған.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Баяндауыш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Пысықтауыш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Толықтауыш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Бастауыш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Анықтауыш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9.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 xml:space="preserve"> Негізгі  сын есім тізбегін көрсетіңіз.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Демалыс, білім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Өнер, тоғай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Жайлау, күз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Жұмыс, жас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Жалқау, жеңіл</w:t>
      </w:r>
      <w:r w:rsidRPr="003A269A">
        <w:rPr>
          <w:rFonts w:ascii="Times New Roman" w:hAnsi="Times New Roman" w:cs="Times New Roman"/>
          <w:sz w:val="28"/>
          <w:szCs w:val="28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10.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Бұрынғы өткен шақта тұрған етістікті  көрсетіңіз.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А)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 xml:space="preserve"> Жер жыртады.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3A269A">
        <w:rPr>
          <w:rFonts w:ascii="Times New Roman" w:hAnsi="Times New Roman" w:cs="Times New Roman"/>
          <w:sz w:val="28"/>
          <w:szCs w:val="28"/>
        </w:rPr>
        <w:t xml:space="preserve"> Екеуіміз отырмыз.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Диванда жатырмын 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Сөйлем жазып отыр 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Е)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 xml:space="preserve"> Үйге келгенмін 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11.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Туынды үстеуді аңықтаңыз.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А) Жоғары.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В) Ауызша.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</w:rPr>
        <w:t>С) Ерекше.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</w:rPr>
      </w:pPr>
      <w:r w:rsidRPr="003A269A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A269A">
        <w:rPr>
          <w:rFonts w:ascii="Times New Roman" w:hAnsi="Times New Roman" w:cs="Times New Roman"/>
          <w:sz w:val="28"/>
          <w:szCs w:val="28"/>
        </w:rPr>
        <w:t>) Үнемі.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Е) Шапшаң.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12.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Берілген  сөйлемдегі жалғаулық шылаудын түрін анықтаңыз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</w:rPr>
        <w:t>Тал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ғаулықт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Шартты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Ынғайлас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Себеп-салдар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Қарсылықты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13.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Одағайтын қай сөздер қатарына жататынын көрсетініз.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Шылау создер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Туынды сөздер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Оқшау сөздер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Көп мағыналы сөздер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Есім сөздер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14.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Толықтаушы бар сөйлемді белгілеңіз.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А) Мынау-әдемі көйлек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Таңертең жерге қар түсті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Мұхтар Әуезовтің шығармалары көп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Д)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Абайдын әжесі-Зере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Е)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Шоқан ағасымен көп сойлесті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15. Қарсылықты салалас құрмаласты көрсететіңіз.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А)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Күндіз де,түнлде жол жүрүге болмайды.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Ертең театрда не қойылым болады,не көркем фильм көрсетіледі.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C)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Тойды басқарып жүрген асаба артына жалт қарады.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Бауыржан оған қатты ренжіді, дегенмен шегіну дегенді білер емес.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E)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Теңіз тынышталды, сондықтан балықшылар ау салды.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16.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Берілген сөйлемге қажетті тыныс белгісін табыңыз.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Анам: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Сен кітап оқыдың ба</w:t>
      </w:r>
      <w:r w:rsidRPr="003A269A">
        <w:rPr>
          <w:rFonts w:ascii="Times New Roman" w:hAnsi="Times New Roman" w:cs="Times New Roman"/>
          <w:sz w:val="28"/>
          <w:szCs w:val="28"/>
        </w:rPr>
        <w:t>»-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деп сұрады.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Нүкте.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В)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 xml:space="preserve"> Сызықша.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С)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 xml:space="preserve"> Сұрақ белгісі.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D) Жақша.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E) Қос нүкте.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17.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Сөйлемде берілген разеологиялық тіркесті синоним сөзімен ауыстырңыз.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Фильм кейіткері</w:t>
      </w:r>
      <w:r w:rsidRPr="003A269A">
        <w:rPr>
          <w:rFonts w:ascii="Times New Roman" w:hAnsi="Times New Roman" w:cs="Times New Roman"/>
          <w:sz w:val="28"/>
          <w:szCs w:val="28"/>
        </w:rPr>
        <w:t>-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тас жүрек адам.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3A269A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Қорқақ.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В)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Ержүрек.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</w:rPr>
        <w:t>С)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Қадірлі.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Қатыгез.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E)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Көпшіл.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18.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Дауласу» сөзінің синонимін көрсетіңіз.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A)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Сөз таластыру.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450687">
        <w:rPr>
          <w:rFonts w:ascii="Times New Roman" w:hAnsi="Times New Roman" w:cs="Times New Roman"/>
          <w:sz w:val="28"/>
          <w:szCs w:val="28"/>
          <w:lang w:val="kk-KZ"/>
        </w:rPr>
        <w:t>B)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Жолы болмау.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C)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Сөз байласу.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Сөзге келмеу.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E)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Тілге жүйрік.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19.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Жалпылау есімдігі</w:t>
      </w:r>
      <w:r>
        <w:rPr>
          <w:rFonts w:ascii="Times New Roman" w:hAnsi="Times New Roman" w:cs="Times New Roman"/>
          <w:sz w:val="28"/>
          <w:szCs w:val="28"/>
          <w:lang w:val="kk-KZ"/>
        </w:rPr>
        <w:t>нен болған сөз тіркесін белгіле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ңіз.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A)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Барлық окушы.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B)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Сені күтемін.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C)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Ешкімге айтпау.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Менің апам.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E)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Өзім айтамын.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20.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Жалаң деп қандай сөйлемді атайтынын табыңыз.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A)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Ойға қатысты сөйлем мүшелерінің бірі тусіп қалған сөйлем.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B)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Бастауышы бар, кейде айтылма</w:t>
      </w:r>
      <w:r>
        <w:rPr>
          <w:rFonts w:ascii="Times New Roman" w:hAnsi="Times New Roman" w:cs="Times New Roman"/>
          <w:sz w:val="28"/>
          <w:szCs w:val="28"/>
          <w:lang w:val="kk-KZ"/>
        </w:rPr>
        <w:t>й тұрса да баяндауыш арқылы табу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ға болатын сөйлем.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C)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Ойға қатысты сөйлем мүшелері толық айтылған сөйлем.</w:t>
      </w:r>
    </w:p>
    <w:p w:rsidR="006608F9" w:rsidRPr="003A269A" w:rsidRDefault="006608F9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D)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Бастауышы жоқ және баяндауыш арқылы табуға болмайтын сөйлем.</w:t>
      </w:r>
    </w:p>
    <w:p w:rsidR="006608F9" w:rsidRPr="003A269A" w:rsidRDefault="006608F9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3A269A">
        <w:rPr>
          <w:rFonts w:ascii="Times New Roman" w:hAnsi="Times New Roman" w:cs="Times New Roman"/>
          <w:sz w:val="28"/>
          <w:szCs w:val="28"/>
          <w:lang w:val="kk-KZ"/>
        </w:rPr>
        <w:t>E)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3A269A">
        <w:rPr>
          <w:rFonts w:ascii="Times New Roman" w:hAnsi="Times New Roman" w:cs="Times New Roman"/>
          <w:sz w:val="28"/>
          <w:szCs w:val="28"/>
          <w:lang w:val="kk-KZ"/>
        </w:rPr>
        <w:t>Бастауыш пен баяндауыштан ғана құрылған сөй</w:t>
      </w:r>
      <w:r w:rsidRPr="003A269A">
        <w:rPr>
          <w:rFonts w:ascii="Times New Roman" w:hAnsi="Times New Roman" w:cs="Times New Roman"/>
          <w:sz w:val="24"/>
          <w:szCs w:val="24"/>
          <w:lang w:val="kk-KZ"/>
        </w:rPr>
        <w:t>лем.</w:t>
      </w:r>
    </w:p>
    <w:sectPr w:rsidR="006608F9" w:rsidRPr="003A269A" w:rsidSect="00932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345F1"/>
    <w:rsid w:val="002B0F78"/>
    <w:rsid w:val="003A269A"/>
    <w:rsid w:val="00450687"/>
    <w:rsid w:val="004B21FC"/>
    <w:rsid w:val="004C2FB3"/>
    <w:rsid w:val="00592FA3"/>
    <w:rsid w:val="005A5445"/>
    <w:rsid w:val="006608F9"/>
    <w:rsid w:val="007345F1"/>
    <w:rsid w:val="00755996"/>
    <w:rsid w:val="007B20E2"/>
    <w:rsid w:val="00932A62"/>
    <w:rsid w:val="00984E0B"/>
    <w:rsid w:val="009C6BE2"/>
    <w:rsid w:val="00C04F19"/>
    <w:rsid w:val="00D25242"/>
    <w:rsid w:val="00E61483"/>
    <w:rsid w:val="00EC6177"/>
    <w:rsid w:val="00F77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A6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148</TotalTime>
  <Pages>5</Pages>
  <Words>461</Words>
  <Characters>2628</Characters>
  <Application>Microsoft Office Outlook</Application>
  <DocSecurity>0</DocSecurity>
  <Lines>0</Lines>
  <Paragraphs>0</Paragraphs>
  <ScaleCrop>false</ScaleCrop>
  <Company>School_41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23</dc:creator>
  <cp:keywords/>
  <dc:description/>
  <cp:lastModifiedBy>Computer</cp:lastModifiedBy>
  <cp:revision>16</cp:revision>
  <dcterms:created xsi:type="dcterms:W3CDTF">2014-02-28T06:08:00Z</dcterms:created>
  <dcterms:modified xsi:type="dcterms:W3CDTF">2014-04-08T06:12:00Z</dcterms:modified>
</cp:coreProperties>
</file>